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FC70AF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ул. Михайловская участок 1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FC70AF">
        <w:rPr>
          <w:i/>
          <w:iCs/>
        </w:rPr>
        <w:t>От 0+0 до 0+621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20980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815"/>
        <w:gridCol w:w="1985"/>
      </w:tblGrid>
      <w:tr w:rsidR="001842E0" w:rsidTr="00FC70AF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 п/п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Номер знака по ГОСТ Р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Площадь знаков, м2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 (км+м)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Установлено / требуется устан</w:t>
            </w:r>
            <w:r>
              <w:rPr>
                <w:rFonts w:ascii="Arial" w:hAnsi="Arial" w:cs="Arial"/>
                <w:b/>
                <w:bCs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Cs w:val="16"/>
              </w:rPr>
              <w:t>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Количество</w:t>
            </w:r>
          </w:p>
        </w:tc>
        <w:tc>
          <w:tcPr>
            <w:tcW w:w="3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Месторасположение</w:t>
            </w:r>
          </w:p>
        </w:tc>
      </w:tr>
      <w:tr w:rsidR="001842E0" w:rsidTr="00FC70AF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8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10</w:t>
            </w:r>
          </w:p>
        </w:tc>
      </w:tr>
      <w:tr w:rsidR="00FC70AF" w:rsidTr="00FC70A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Pr="00FC70AF" w:rsidRDefault="00FC70AF" w:rsidP="00FC70AF">
            <w:pPr>
              <w:rPr>
                <w:rFonts w:ascii="Arial" w:hAnsi="Arial" w:cs="Arial"/>
                <w:b/>
                <w:szCs w:val="16"/>
              </w:rPr>
            </w:pPr>
            <w:r w:rsidRPr="00FC70AF">
              <w:rPr>
                <w:rFonts w:ascii="Arial" w:hAnsi="Arial" w:cs="Arial"/>
                <w:b/>
                <w:szCs w:val="16"/>
              </w:rPr>
              <w:t>Знаки приоритета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</w:tr>
      <w:tr w:rsidR="00FC70AF" w:rsidTr="00FC70A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0+290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</w:tr>
      <w:tr w:rsidR="00FC70AF" w:rsidTr="00FC70A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0+378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слева</w:t>
            </w:r>
          </w:p>
        </w:tc>
      </w:tr>
      <w:tr w:rsidR="00FC70AF" w:rsidTr="00FC70A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0+389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FC70AF" w:rsidTr="00FC70A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0+574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слева</w:t>
            </w:r>
          </w:p>
        </w:tc>
      </w:tr>
      <w:tr w:rsidR="00FC70AF" w:rsidTr="00FC70A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Pr="00FC70AF" w:rsidRDefault="00FC70AF" w:rsidP="00FC70AF">
            <w:pPr>
              <w:rPr>
                <w:rFonts w:ascii="Arial" w:hAnsi="Arial" w:cs="Arial"/>
                <w:b/>
                <w:szCs w:val="16"/>
              </w:rPr>
            </w:pPr>
            <w:r w:rsidRPr="00FC70AF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FC70AF" w:rsidTr="00FC70A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Pr="00FC70AF" w:rsidRDefault="00FC70AF" w:rsidP="00FC70AF">
            <w:pPr>
              <w:rPr>
                <w:rFonts w:ascii="Arial" w:hAnsi="Arial" w:cs="Arial"/>
                <w:b/>
                <w:szCs w:val="16"/>
              </w:rPr>
            </w:pPr>
            <w:r w:rsidRPr="00FC70AF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FC70AF" w:rsidTr="00FC70A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Pr="00FC70AF" w:rsidRDefault="00FC70AF" w:rsidP="00FC70AF">
            <w:pPr>
              <w:rPr>
                <w:rFonts w:ascii="Arial" w:hAnsi="Arial" w:cs="Arial"/>
                <w:b/>
                <w:szCs w:val="16"/>
              </w:rPr>
            </w:pPr>
            <w:r w:rsidRPr="00FC70AF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FC70AF" w:rsidTr="00FC70A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Pr="00FC70AF" w:rsidRDefault="00FC70AF" w:rsidP="00FC70AF">
            <w:pPr>
              <w:rPr>
                <w:rFonts w:ascii="Arial" w:hAnsi="Arial" w:cs="Arial"/>
                <w:b/>
                <w:szCs w:val="16"/>
              </w:rPr>
            </w:pPr>
            <w:r w:rsidRPr="00FC70AF">
              <w:rPr>
                <w:rFonts w:ascii="Arial" w:hAnsi="Arial" w:cs="Arial"/>
                <w:b/>
                <w:szCs w:val="16"/>
              </w:rPr>
              <w:t>Запрещающие знаки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</w:tr>
      <w:tr w:rsidR="00FC70AF" w:rsidTr="00FC70A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3.13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высоты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0+603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</w:tr>
      <w:tr w:rsidR="00FC70AF" w:rsidTr="00FC70A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Pr="00FC70AF" w:rsidRDefault="00FC70AF" w:rsidP="00FC70AF">
            <w:pPr>
              <w:rPr>
                <w:rFonts w:ascii="Arial" w:hAnsi="Arial" w:cs="Arial"/>
                <w:b/>
                <w:szCs w:val="16"/>
              </w:rPr>
            </w:pPr>
            <w:r w:rsidRPr="00FC70AF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FC70AF" w:rsidTr="00FC70A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Pr="00FC70AF" w:rsidRDefault="00FC70AF" w:rsidP="00FC70AF">
            <w:pPr>
              <w:rPr>
                <w:rFonts w:ascii="Arial" w:hAnsi="Arial" w:cs="Arial"/>
                <w:b/>
                <w:szCs w:val="16"/>
              </w:rPr>
            </w:pPr>
            <w:r w:rsidRPr="00FC70AF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FC70AF" w:rsidTr="00FC70A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Pr="00FC70AF" w:rsidRDefault="00FC70AF" w:rsidP="00FC70AF">
            <w:pPr>
              <w:rPr>
                <w:rFonts w:ascii="Arial" w:hAnsi="Arial" w:cs="Arial"/>
                <w:b/>
                <w:szCs w:val="16"/>
              </w:rPr>
            </w:pPr>
            <w:r w:rsidRPr="00FC70AF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FC70AF" w:rsidTr="00FC70A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Pr="00FC70AF" w:rsidRDefault="00FC70AF" w:rsidP="00FC70AF">
            <w:pPr>
              <w:rPr>
                <w:rFonts w:ascii="Arial" w:hAnsi="Arial" w:cs="Arial"/>
                <w:b/>
                <w:szCs w:val="16"/>
              </w:rPr>
            </w:pPr>
            <w:r w:rsidRPr="00FC70AF">
              <w:rPr>
                <w:rFonts w:ascii="Arial" w:hAnsi="Arial" w:cs="Arial"/>
                <w:b/>
                <w:szCs w:val="16"/>
              </w:rPr>
              <w:t>Всего установлено: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FC70AF" w:rsidTr="00FC70A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Pr="00FC70AF" w:rsidRDefault="00FC70AF" w:rsidP="00FC70AF">
            <w:pPr>
              <w:rPr>
                <w:rFonts w:ascii="Arial" w:hAnsi="Arial" w:cs="Arial"/>
                <w:b/>
                <w:szCs w:val="16"/>
              </w:rPr>
            </w:pPr>
            <w:r w:rsidRPr="00FC70AF">
              <w:rPr>
                <w:rFonts w:ascii="Arial" w:hAnsi="Arial" w:cs="Arial"/>
                <w:b/>
                <w:szCs w:val="16"/>
              </w:rPr>
              <w:t>Всего требуется: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1842E0" w:rsidTr="00FC70A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FC70AF">
            <w:pPr>
              <w:rPr>
                <w:rFonts w:ascii="Arial" w:hAnsi="Arial" w:cs="Arial"/>
                <w:szCs w:val="16"/>
              </w:rPr>
            </w:pPr>
            <w:bookmarkStart w:id="2" w:name="EXP1"/>
            <w:bookmarkEnd w:id="2"/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C70AF" w:rsidRDefault="00FC70AF" w:rsidP="00FC70AF">
            <w:pPr>
              <w:rPr>
                <w:rFonts w:ascii="Arial" w:hAnsi="Arial" w:cs="Arial"/>
                <w:b/>
                <w:szCs w:val="16"/>
              </w:rPr>
            </w:pPr>
            <w:r w:rsidRPr="00FC70AF">
              <w:rPr>
                <w:rFonts w:ascii="Arial" w:hAnsi="Arial" w:cs="Arial"/>
                <w:b/>
                <w:szCs w:val="16"/>
              </w:rPr>
              <w:t>Всего: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FC70AF" w:rsidP="00FC70A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FC70AF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</w:tbl>
    <w:p w:rsidR="00FC70AF" w:rsidRDefault="00FC70AF" w:rsidP="00FC70AF">
      <w:pPr>
        <w:pStyle w:val="a4"/>
        <w:rPr>
          <w:rFonts w:eastAsia="MS Mincho"/>
        </w:rPr>
      </w:pPr>
      <w:r>
        <w:rPr>
          <w:rFonts w:eastAsia="MS Mincho"/>
        </w:rPr>
        <w:br w:type="page"/>
      </w:r>
      <w:r>
        <w:lastRenderedPageBreak/>
        <w:t>Ведомость размещения искусственного освещения</w:t>
      </w:r>
    </w:p>
    <w:p w:rsidR="00FC70AF" w:rsidRDefault="00FC70AF" w:rsidP="00FC70AF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ул. Михайловская участок 1</w:t>
      </w:r>
    </w:p>
    <w:p w:rsidR="00FC70AF" w:rsidRDefault="00FC70AF" w:rsidP="00FC70AF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0+621</w:t>
      </w:r>
    </w:p>
    <w:p w:rsidR="00FC70AF" w:rsidRDefault="00FC70AF" w:rsidP="00FC70AF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FC70AF" w:rsidTr="00FC70AF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FC70AF" w:rsidRDefault="00FC70AF" w:rsidP="003D1F1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FC70AF" w:rsidRDefault="00FC70AF" w:rsidP="003D1F1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FC70AF" w:rsidRDefault="00FC70AF" w:rsidP="003D1F1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FC70AF" w:rsidRDefault="00FC70AF" w:rsidP="003D1F1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FC70AF" w:rsidRDefault="00FC70AF" w:rsidP="003D1F1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FC70AF" w:rsidRDefault="00FC70AF" w:rsidP="003D1F1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Протяженность, м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FC70AF" w:rsidRDefault="00FC70AF" w:rsidP="003D1F1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C70AF" w:rsidTr="00FC70AF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FC70AF" w:rsidRDefault="00FC70AF" w:rsidP="003D1F1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C70AF" w:rsidRDefault="00FC70AF" w:rsidP="003D1F1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№п/п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FC70AF" w:rsidRDefault="00FC70AF" w:rsidP="003D1F1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C70AF" w:rsidRDefault="00FC70AF" w:rsidP="003D1F1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Начало участка, км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FC70AF" w:rsidRDefault="00FC70AF" w:rsidP="003D1F1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C70AF" w:rsidRDefault="00FC70AF" w:rsidP="003D1F1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Конец уч</w:t>
            </w:r>
            <w:r>
              <w:rPr>
                <w:rFonts w:ascii="Arial" w:hAnsi="Arial" w:cs="Arial"/>
                <w:b/>
                <w:bCs/>
                <w:szCs w:val="18"/>
              </w:rPr>
              <w:t>а</w:t>
            </w:r>
            <w:r>
              <w:rPr>
                <w:rFonts w:ascii="Arial" w:hAnsi="Arial" w:cs="Arial"/>
                <w:b/>
                <w:bCs/>
                <w:szCs w:val="18"/>
              </w:rPr>
              <w:t>стка, км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FC70AF" w:rsidRDefault="00FC70AF" w:rsidP="003D1F1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C70AF" w:rsidRDefault="00FC70AF" w:rsidP="003D1F1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FC70AF" w:rsidRDefault="00FC70AF" w:rsidP="003D1F1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C70AF" w:rsidRDefault="00FC70AF" w:rsidP="003D1F1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FC70AF" w:rsidRDefault="00FC70AF" w:rsidP="003D1F1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Проектируемые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FC70AF" w:rsidRDefault="00FC70AF" w:rsidP="003D1F1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Фактически у</w:t>
            </w:r>
            <w:r>
              <w:rPr>
                <w:rFonts w:ascii="Arial" w:hAnsi="Arial" w:cs="Arial"/>
                <w:b/>
                <w:bCs/>
                <w:szCs w:val="18"/>
              </w:rPr>
              <w:t>с</w:t>
            </w:r>
            <w:r>
              <w:rPr>
                <w:rFonts w:ascii="Arial" w:hAnsi="Arial" w:cs="Arial"/>
                <w:b/>
                <w:bCs/>
                <w:szCs w:val="18"/>
              </w:rPr>
              <w:t>тановленные,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FC70AF" w:rsidRDefault="00FC70AF" w:rsidP="003D1F1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C70AF" w:rsidRDefault="00FC70AF" w:rsidP="003D1F1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FC70AF" w:rsidTr="003D1F12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FC70AF" w:rsidTr="003D1F12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10/10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</w:p>
        </w:tc>
      </w:tr>
      <w:tr w:rsidR="00FC70AF" w:rsidTr="003D1F12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0+198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0+198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FC70AF" w:rsidTr="003D1F12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0+361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0+361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FC70AF" w:rsidTr="003D1F12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0+382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0+382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FC70AF" w:rsidTr="003D1F12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0+398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0+398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FC70AF" w:rsidTr="003D1F12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0+429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0+429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FC70AF" w:rsidTr="003D1F12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0+454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0+454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FC70AF" w:rsidTr="003D1F12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0+475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0+475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FC70AF" w:rsidTr="003D1F12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0+495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0+495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FC70AF" w:rsidTr="003D1F12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0+531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0+531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FC70AF" w:rsidTr="003D1F12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0+563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0+563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0AF" w:rsidRDefault="00FC70AF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1842E0" w:rsidRDefault="001842E0">
      <w:pPr>
        <w:pStyle w:val="a3"/>
        <w:rPr>
          <w:rFonts w:eastAsia="MS Mincho"/>
        </w:rPr>
      </w:pPr>
    </w:p>
    <w:sectPr w:rsidR="001842E0" w:rsidSect="00FC70AF">
      <w:footerReference w:type="even" r:id="rId7"/>
      <w:footerReference w:type="first" r:id="rId8"/>
      <w:pgSz w:w="23814" w:h="16840" w:orient="landscape" w:code="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1B79" w:rsidRDefault="00F11B79" w:rsidP="00FC70AF">
      <w:r>
        <w:separator/>
      </w:r>
    </w:p>
  </w:endnote>
  <w:endnote w:type="continuationSeparator" w:id="1">
    <w:p w:rsidR="00F11B79" w:rsidRDefault="00F11B79" w:rsidP="00FC70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0AF" w:rsidRDefault="00FC70AF" w:rsidP="00FC70AF">
    <w:pPr>
      <w:pStyle w:val="a8"/>
      <w:jc w:val="right"/>
    </w:pPr>
    <w:r>
      <w:t>61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0AF" w:rsidRDefault="00FC70AF" w:rsidP="00FC70AF">
    <w:pPr>
      <w:pStyle w:val="a8"/>
      <w:jc w:val="right"/>
    </w:pPr>
    <w:r>
      <w:t>60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1B79" w:rsidRDefault="00F11B79" w:rsidP="00FC70AF">
      <w:r>
        <w:separator/>
      </w:r>
    </w:p>
  </w:footnote>
  <w:footnote w:type="continuationSeparator" w:id="1">
    <w:p w:rsidR="00F11B79" w:rsidRDefault="00F11B79" w:rsidP="00FC70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embedSystemFonts/>
  <w:attachedTemplate r:id="rId1"/>
  <w:stylePaneFormatFilter w:val="3F01"/>
  <w:defaultTabStop w:val="708"/>
  <w:evenAndOddHeaders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70AF"/>
    <w:rsid w:val="001842E0"/>
    <w:rsid w:val="00215347"/>
    <w:rsid w:val="00CF1149"/>
    <w:rsid w:val="00F11B79"/>
    <w:rsid w:val="00FC7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Title"/>
    <w:basedOn w:val="a"/>
    <w:link w:val="a5"/>
    <w:qFormat/>
    <w:rsid w:val="00FC70AF"/>
    <w:pPr>
      <w:jc w:val="center"/>
    </w:pPr>
    <w:rPr>
      <w:rFonts w:ascii="Arial" w:hAnsi="Arial" w:cs="Arial"/>
      <w:b/>
      <w:bCs/>
    </w:rPr>
  </w:style>
  <w:style w:type="character" w:customStyle="1" w:styleId="a5">
    <w:name w:val="Название Знак"/>
    <w:basedOn w:val="a0"/>
    <w:link w:val="a4"/>
    <w:rsid w:val="00FC70AF"/>
    <w:rPr>
      <w:rFonts w:ascii="Arial" w:hAnsi="Arial" w:cs="Arial"/>
      <w:b/>
      <w:bCs/>
      <w:sz w:val="24"/>
      <w:szCs w:val="24"/>
    </w:rPr>
  </w:style>
  <w:style w:type="paragraph" w:styleId="a6">
    <w:name w:val="header"/>
    <w:basedOn w:val="a"/>
    <w:link w:val="a7"/>
    <w:rsid w:val="00FC70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C70AF"/>
    <w:rPr>
      <w:sz w:val="24"/>
      <w:szCs w:val="24"/>
    </w:rPr>
  </w:style>
  <w:style w:type="paragraph" w:styleId="a8">
    <w:name w:val="footer"/>
    <w:basedOn w:val="a"/>
    <w:link w:val="a9"/>
    <w:rsid w:val="00FC70A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FC70A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C7000-8EA1-4F61-B74C-8FF1C36AB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5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Oigen</dc:creator>
  <cp:lastModifiedBy>Oigen</cp:lastModifiedBy>
  <cp:revision>1</cp:revision>
  <cp:lastPrinted>1601-01-01T00:00:00Z</cp:lastPrinted>
  <dcterms:created xsi:type="dcterms:W3CDTF">2017-11-22T11:22:00Z</dcterms:created>
  <dcterms:modified xsi:type="dcterms:W3CDTF">2017-11-22T11:27:00Z</dcterms:modified>
</cp:coreProperties>
</file>